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3A4"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6A43A4"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6A43A4"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6A43A4" w:rsidRPr="008776A8" w:rsidRDefault="006A43A4"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6A43A4" w:rsidRDefault="006A43A4"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6A43A4" w:rsidRDefault="006A43A4"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«Рамасухское городское поселение» </w:t>
      </w:r>
    </w:p>
    <w:p w:rsidR="006A43A4" w:rsidRDefault="006A43A4"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6A43A4" w:rsidRPr="008776A8" w:rsidRDefault="006A43A4"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w:t>
      </w:r>
      <w:r>
        <w:rPr>
          <w:rFonts w:ascii="Times New Roman" w:hAnsi="Times New Roman"/>
          <w:b/>
          <w:i/>
          <w:sz w:val="48"/>
          <w:szCs w:val="48"/>
        </w:rPr>
        <w:t>епского района за 9 месяцев 2018</w:t>
      </w:r>
      <w:r w:rsidRPr="008776A8">
        <w:rPr>
          <w:rFonts w:ascii="Times New Roman" w:hAnsi="Times New Roman"/>
          <w:b/>
          <w:i/>
          <w:sz w:val="48"/>
          <w:szCs w:val="48"/>
        </w:rPr>
        <w:t xml:space="preserve"> года</w:t>
      </w: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EE4A75"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Default="006A43A4"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6A43A4" w:rsidRPr="00D1791A" w:rsidRDefault="006A43A4"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t>2018</w:t>
      </w:r>
      <w:r w:rsidRPr="008776A8">
        <w:rPr>
          <w:rFonts w:ascii="Times New Roman" w:hAnsi="Times New Roman"/>
          <w:b/>
          <w:i/>
          <w:sz w:val="48"/>
          <w:szCs w:val="48"/>
        </w:rPr>
        <w:t xml:space="preserve"> год</w:t>
      </w:r>
    </w:p>
    <w:p w:rsidR="006A43A4" w:rsidRDefault="006A43A4" w:rsidP="002511C4">
      <w:pPr>
        <w:spacing w:after="0" w:line="240" w:lineRule="auto"/>
        <w:ind w:left="2832" w:firstLine="708"/>
        <w:rPr>
          <w:rFonts w:ascii="Times New Roman" w:hAnsi="Times New Roman"/>
          <w:sz w:val="28"/>
          <w:szCs w:val="28"/>
        </w:rPr>
      </w:pPr>
    </w:p>
    <w:p w:rsidR="006A43A4" w:rsidRPr="00D91D6B" w:rsidRDefault="006A43A4"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6A43A4" w:rsidRPr="00D91D6B" w:rsidRDefault="006A43A4"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 xml:space="preserve">МО «Рамасухское городское поселение» </w:t>
      </w:r>
      <w:r w:rsidRPr="00D91D6B">
        <w:rPr>
          <w:rFonts w:ascii="Times New Roman" w:hAnsi="Times New Roman"/>
          <w:sz w:val="28"/>
          <w:szCs w:val="28"/>
        </w:rPr>
        <w:t>Почепского района</w:t>
      </w:r>
      <w:r>
        <w:rPr>
          <w:rFonts w:ascii="Times New Roman" w:hAnsi="Times New Roman"/>
          <w:sz w:val="28"/>
          <w:szCs w:val="28"/>
        </w:rPr>
        <w:t xml:space="preserve"> за 9 месяцев 2018 года</w:t>
      </w:r>
    </w:p>
    <w:p w:rsidR="006A43A4" w:rsidRDefault="006A43A4" w:rsidP="0030348B">
      <w:pPr>
        <w:pStyle w:val="NormalWeb"/>
        <w:shd w:val="clear" w:color="auto" w:fill="FFFFFF"/>
        <w:spacing w:before="0" w:beforeAutospacing="0" w:after="0" w:afterAutospacing="0"/>
        <w:jc w:val="both"/>
        <w:rPr>
          <w:sz w:val="28"/>
          <w:szCs w:val="28"/>
        </w:rPr>
      </w:pPr>
    </w:p>
    <w:p w:rsidR="006A43A4" w:rsidRPr="005458E0" w:rsidRDefault="006A43A4" w:rsidP="005458E0">
      <w:pPr>
        <w:pStyle w:val="BodyText2"/>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01.01.2018</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территории </w:t>
      </w:r>
      <w:r>
        <w:rPr>
          <w:rFonts w:ascii="Times New Roman" w:hAnsi="Times New Roman"/>
          <w:bCs/>
          <w:iCs/>
          <w:sz w:val="28"/>
          <w:szCs w:val="28"/>
        </w:rPr>
        <w:t xml:space="preserve"> Рамасухского городского поселения </w:t>
      </w:r>
      <w:r w:rsidRPr="005458E0">
        <w:rPr>
          <w:rFonts w:ascii="Times New Roman" w:hAnsi="Times New Roman"/>
          <w:bCs/>
          <w:iCs/>
          <w:sz w:val="28"/>
          <w:szCs w:val="28"/>
        </w:rPr>
        <w:t xml:space="preserve">Почепского района проживает </w:t>
      </w:r>
      <w:r>
        <w:rPr>
          <w:rFonts w:ascii="Times New Roman" w:hAnsi="Times New Roman"/>
          <w:bCs/>
          <w:iCs/>
          <w:sz w:val="28"/>
          <w:szCs w:val="28"/>
        </w:rPr>
        <w:t>458 человек.</w:t>
      </w:r>
      <w:r>
        <w:rPr>
          <w:rFonts w:ascii="Times New Roman" w:hAnsi="Times New Roman"/>
          <w:sz w:val="28"/>
          <w:szCs w:val="28"/>
        </w:rPr>
        <w:t>Численность экономически активного населения составляет 265 человек.</w:t>
      </w:r>
    </w:p>
    <w:p w:rsidR="006A43A4" w:rsidRPr="00294902" w:rsidRDefault="006A43A4"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Pr="00294902">
        <w:rPr>
          <w:rFonts w:ascii="Times New Roman" w:hAnsi="Times New Roman"/>
          <w:color w:val="000000"/>
          <w:sz w:val="28"/>
          <w:szCs w:val="28"/>
        </w:rPr>
        <w:t xml:space="preserve">снизилось к уровню прошлого года и  составило </w:t>
      </w:r>
      <w:r>
        <w:rPr>
          <w:rFonts w:ascii="Times New Roman" w:hAnsi="Times New Roman"/>
          <w:color w:val="000000"/>
          <w:sz w:val="28"/>
          <w:szCs w:val="28"/>
        </w:rPr>
        <w:t xml:space="preserve">1 </w:t>
      </w:r>
      <w:r w:rsidRPr="00294902">
        <w:rPr>
          <w:rFonts w:ascii="Times New Roman" w:hAnsi="Times New Roman"/>
          <w:color w:val="000000"/>
          <w:sz w:val="28"/>
          <w:szCs w:val="28"/>
        </w:rPr>
        <w:t>человек. Число умерших</w:t>
      </w:r>
      <w:r>
        <w:rPr>
          <w:rFonts w:ascii="Times New Roman" w:hAnsi="Times New Roman"/>
          <w:color w:val="000000"/>
          <w:sz w:val="28"/>
          <w:szCs w:val="28"/>
        </w:rPr>
        <w:t xml:space="preserve"> за 9 месяцев 2018 года </w:t>
      </w:r>
      <w:r w:rsidRPr="00294902">
        <w:rPr>
          <w:rFonts w:ascii="Times New Roman" w:hAnsi="Times New Roman"/>
          <w:color w:val="000000"/>
          <w:sz w:val="28"/>
          <w:szCs w:val="28"/>
        </w:rPr>
        <w:t xml:space="preserve">составило </w:t>
      </w:r>
      <w:r>
        <w:rPr>
          <w:rFonts w:ascii="Times New Roman" w:hAnsi="Times New Roman"/>
          <w:color w:val="000000"/>
          <w:sz w:val="28"/>
          <w:szCs w:val="28"/>
        </w:rPr>
        <w:t>3 человек</w:t>
      </w:r>
      <w:r w:rsidRPr="00294902">
        <w:rPr>
          <w:rFonts w:ascii="Times New Roman" w:hAnsi="Times New Roman"/>
          <w:color w:val="000000"/>
          <w:sz w:val="28"/>
          <w:szCs w:val="28"/>
        </w:rPr>
        <w:t xml:space="preserve">, на </w:t>
      </w:r>
      <w:r>
        <w:rPr>
          <w:rFonts w:ascii="Times New Roman" w:hAnsi="Times New Roman"/>
          <w:color w:val="000000"/>
          <w:sz w:val="28"/>
          <w:szCs w:val="28"/>
        </w:rPr>
        <w:t>8 человека выше к уровню прошлого го Ми</w:t>
      </w:r>
      <w:r>
        <w:rPr>
          <w:rFonts w:ascii="Times New Roman" w:hAnsi="Times New Roman"/>
          <w:sz w:val="28"/>
          <w:szCs w:val="28"/>
        </w:rPr>
        <w:t>грационный прирост снизился на 2 человека.</w:t>
      </w:r>
    </w:p>
    <w:p w:rsidR="006A43A4" w:rsidRDefault="006A43A4" w:rsidP="00A66A1E">
      <w:pPr>
        <w:pStyle w:val="NormalWeb"/>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Pr>
          <w:rStyle w:val="apple-converted-space"/>
          <w:color w:val="000000"/>
          <w:sz w:val="28"/>
          <w:szCs w:val="28"/>
        </w:rPr>
        <w:t>69,5</w:t>
      </w:r>
      <w:r w:rsidRPr="00073760">
        <w:rPr>
          <w:rStyle w:val="apple-converted-space"/>
          <w:color w:val="000000"/>
          <w:sz w:val="28"/>
          <w:szCs w:val="28"/>
        </w:rPr>
        <w:t xml:space="preserve"> года, у  мужчин -6</w:t>
      </w:r>
      <w:r>
        <w:rPr>
          <w:rStyle w:val="apple-converted-space"/>
          <w:color w:val="000000"/>
          <w:sz w:val="28"/>
          <w:szCs w:val="28"/>
        </w:rPr>
        <w:t xml:space="preserve">3 </w:t>
      </w:r>
      <w:r w:rsidRPr="00073760">
        <w:rPr>
          <w:rStyle w:val="apple-converted-space"/>
          <w:color w:val="000000"/>
          <w:sz w:val="28"/>
          <w:szCs w:val="28"/>
        </w:rPr>
        <w:t>лет, у женщин -</w:t>
      </w:r>
      <w:r>
        <w:rPr>
          <w:rStyle w:val="apple-converted-space"/>
          <w:color w:val="000000"/>
          <w:sz w:val="28"/>
          <w:szCs w:val="28"/>
        </w:rPr>
        <w:t xml:space="preserve"> </w:t>
      </w:r>
      <w:r w:rsidRPr="00073760">
        <w:rPr>
          <w:rStyle w:val="apple-converted-space"/>
          <w:color w:val="000000"/>
          <w:sz w:val="28"/>
          <w:szCs w:val="28"/>
        </w:rPr>
        <w:t>7</w:t>
      </w:r>
      <w:r>
        <w:rPr>
          <w:rStyle w:val="apple-converted-space"/>
          <w:color w:val="000000"/>
          <w:sz w:val="28"/>
          <w:szCs w:val="28"/>
        </w:rPr>
        <w:t>0</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поселения исполнилось в 2018 году 91 год.</w:t>
      </w:r>
    </w:p>
    <w:p w:rsidR="006A43A4" w:rsidRPr="00073760" w:rsidRDefault="006A43A4" w:rsidP="00A66A1E">
      <w:pPr>
        <w:pStyle w:val="NormalWeb"/>
        <w:shd w:val="clear" w:color="auto" w:fill="FFFFFF"/>
        <w:spacing w:before="0" w:beforeAutospacing="0" w:after="0" w:afterAutospacing="0"/>
        <w:jc w:val="both"/>
        <w:rPr>
          <w:rStyle w:val="apple-converted-space"/>
          <w:color w:val="000000"/>
          <w:sz w:val="28"/>
          <w:szCs w:val="28"/>
        </w:rPr>
      </w:pPr>
    </w:p>
    <w:p w:rsidR="006A43A4" w:rsidRPr="001C782F" w:rsidRDefault="006A43A4" w:rsidP="001C782F">
      <w:pPr>
        <w:rPr>
          <w:rFonts w:ascii="Times New Roman" w:hAnsi="Times New Roman"/>
          <w:sz w:val="28"/>
          <w:szCs w:val="28"/>
        </w:rPr>
      </w:pPr>
      <w:r w:rsidRPr="001C782F">
        <w:rPr>
          <w:rFonts w:ascii="Times New Roman" w:hAnsi="Times New Roman"/>
          <w:sz w:val="28"/>
          <w:szCs w:val="28"/>
        </w:rPr>
        <w:t xml:space="preserve">      Рамасухское городское поселение объединяет 1 населенный пунктов. Численность населения составляет </w:t>
      </w:r>
      <w:r>
        <w:rPr>
          <w:rFonts w:ascii="Times New Roman" w:hAnsi="Times New Roman"/>
          <w:sz w:val="28"/>
          <w:szCs w:val="28"/>
        </w:rPr>
        <w:t>458</w:t>
      </w:r>
      <w:r w:rsidRPr="001C782F">
        <w:rPr>
          <w:rFonts w:ascii="Times New Roman" w:hAnsi="Times New Roman"/>
          <w:sz w:val="28"/>
          <w:szCs w:val="28"/>
        </w:rPr>
        <w:t xml:space="preserve"> человек. На территории поселения работает КФХ «Азаренко М.М.» которое занимается заготовкой леса, его распиловкой и изготовлением пиломатериалов, 1 учреждение образования: МБОУ «Рамасухская ООШ», 1 дошкольное учреждение МБДОУ «Детский сад Аленушка». Всего лечебных учреждений  1 ФАП, расположенный в п. Рамасуха.      </w:t>
      </w:r>
    </w:p>
    <w:p w:rsidR="006A43A4" w:rsidRPr="001C782F" w:rsidRDefault="006A43A4" w:rsidP="001C782F">
      <w:pPr>
        <w:rPr>
          <w:rFonts w:ascii="Times New Roman" w:hAnsi="Times New Roman"/>
          <w:sz w:val="28"/>
          <w:szCs w:val="28"/>
        </w:rPr>
      </w:pPr>
      <w:r w:rsidRPr="001C782F">
        <w:rPr>
          <w:rFonts w:ascii="Times New Roman" w:hAnsi="Times New Roman"/>
          <w:sz w:val="28"/>
          <w:szCs w:val="28"/>
        </w:rPr>
        <w:t xml:space="preserve">На территории поселения образовано Муниципальное бюджетное учреждение культуры «Рамасухское клубно-библиотечное объединение». Учреждение находится в ведении Администрации поселка Рамасуха Почепского района Брянской области.  </w:t>
      </w:r>
    </w:p>
    <w:p w:rsidR="006A43A4" w:rsidRPr="00FA7C15" w:rsidRDefault="006A43A4" w:rsidP="00FA7C15">
      <w:pPr>
        <w:pStyle w:val="BodyText"/>
        <w:spacing w:after="0"/>
        <w:ind w:firstLine="708"/>
        <w:jc w:val="both"/>
        <w:rPr>
          <w:color w:val="000000"/>
          <w:sz w:val="28"/>
          <w:szCs w:val="28"/>
        </w:rPr>
      </w:pPr>
      <w:r>
        <w:rPr>
          <w:sz w:val="28"/>
          <w:szCs w:val="28"/>
        </w:rPr>
        <w:t xml:space="preserve"> </w:t>
      </w:r>
    </w:p>
    <w:p w:rsidR="006A43A4" w:rsidRPr="005422A8" w:rsidRDefault="006A43A4"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граждан, состоящих на учете в службе занятости района на 1 октября </w:t>
      </w:r>
      <w:r>
        <w:rPr>
          <w:rFonts w:ascii="Times New Roman" w:hAnsi="Times New Roman"/>
          <w:sz w:val="28"/>
          <w:szCs w:val="28"/>
        </w:rPr>
        <w:t>2018</w:t>
      </w:r>
      <w:r w:rsidRPr="005422A8">
        <w:rPr>
          <w:rFonts w:ascii="Times New Roman" w:hAnsi="Times New Roman"/>
          <w:sz w:val="28"/>
          <w:szCs w:val="28"/>
        </w:rPr>
        <w:t xml:space="preserve"> года составила </w:t>
      </w:r>
      <w:r>
        <w:rPr>
          <w:rFonts w:ascii="Times New Roman" w:hAnsi="Times New Roman"/>
          <w:sz w:val="28"/>
          <w:szCs w:val="28"/>
        </w:rPr>
        <w:t>0 человек.</w:t>
      </w:r>
    </w:p>
    <w:p w:rsidR="006A43A4" w:rsidRPr="001C782F" w:rsidRDefault="006A43A4" w:rsidP="001C782F">
      <w:pPr>
        <w:ind w:firstLine="709"/>
        <w:jc w:val="both"/>
        <w:rPr>
          <w:rFonts w:ascii="Times New Roman" w:hAnsi="Times New Roman"/>
          <w:sz w:val="28"/>
          <w:szCs w:val="28"/>
        </w:rPr>
      </w:pPr>
      <w:r w:rsidRPr="005422A8">
        <w:rPr>
          <w:color w:val="FF6600"/>
          <w:sz w:val="28"/>
          <w:szCs w:val="28"/>
        </w:rPr>
        <w:tab/>
      </w:r>
      <w:r w:rsidRPr="001C782F">
        <w:rPr>
          <w:rFonts w:ascii="Times New Roman" w:hAnsi="Times New Roman"/>
          <w:sz w:val="28"/>
          <w:szCs w:val="28"/>
        </w:rPr>
        <w:t>Бюджет Рамасухского городс</w:t>
      </w:r>
      <w:r>
        <w:rPr>
          <w:rFonts w:ascii="Times New Roman" w:hAnsi="Times New Roman"/>
          <w:sz w:val="28"/>
          <w:szCs w:val="28"/>
        </w:rPr>
        <w:t xml:space="preserve">кого поселения за 9 месяцев 2018 </w:t>
      </w:r>
      <w:r w:rsidRPr="001C782F">
        <w:rPr>
          <w:rFonts w:ascii="Times New Roman" w:hAnsi="Times New Roman"/>
          <w:sz w:val="28"/>
          <w:szCs w:val="28"/>
        </w:rPr>
        <w:t>года исполнен</w:t>
      </w:r>
      <w:r>
        <w:rPr>
          <w:rFonts w:ascii="Times New Roman" w:hAnsi="Times New Roman"/>
          <w:sz w:val="28"/>
          <w:szCs w:val="28"/>
        </w:rPr>
        <w:t xml:space="preserve"> по доходам в сумме   1 449 802,01 рублей, что составило 77,7</w:t>
      </w:r>
      <w:r w:rsidRPr="001C782F">
        <w:rPr>
          <w:rFonts w:ascii="Times New Roman" w:hAnsi="Times New Roman"/>
          <w:sz w:val="28"/>
          <w:szCs w:val="28"/>
        </w:rPr>
        <w:t xml:space="preserve"> %  от годового бюджетного назначения.  Расходы  бюджета городского поселения осуществлены в </w:t>
      </w:r>
      <w:r>
        <w:rPr>
          <w:rFonts w:ascii="Times New Roman" w:hAnsi="Times New Roman"/>
          <w:sz w:val="28"/>
          <w:szCs w:val="28"/>
        </w:rPr>
        <w:t>сумме 1 052 927,50 рублей или 55,0</w:t>
      </w:r>
      <w:r w:rsidRPr="001C782F">
        <w:rPr>
          <w:rFonts w:ascii="Times New Roman" w:hAnsi="Times New Roman"/>
          <w:sz w:val="28"/>
          <w:szCs w:val="28"/>
        </w:rPr>
        <w:t xml:space="preserve"> % от уточненных годовых  бюджетных ассигнований.</w:t>
      </w:r>
    </w:p>
    <w:p w:rsidR="006A43A4" w:rsidRPr="001C782F" w:rsidRDefault="006A43A4" w:rsidP="001C782F">
      <w:pPr>
        <w:ind w:firstLine="709"/>
        <w:jc w:val="both"/>
        <w:rPr>
          <w:rFonts w:ascii="Times New Roman" w:hAnsi="Times New Roman"/>
          <w:sz w:val="28"/>
          <w:szCs w:val="28"/>
        </w:rPr>
      </w:pPr>
      <w:r w:rsidRPr="001C782F">
        <w:rPr>
          <w:rFonts w:ascii="Times New Roman" w:hAnsi="Times New Roman"/>
          <w:sz w:val="28"/>
          <w:szCs w:val="28"/>
        </w:rPr>
        <w:t>По итогам исполнения бюджета Рамасухского городс</w:t>
      </w:r>
      <w:r>
        <w:rPr>
          <w:rFonts w:ascii="Times New Roman" w:hAnsi="Times New Roman"/>
          <w:sz w:val="28"/>
          <w:szCs w:val="28"/>
        </w:rPr>
        <w:t>кого поселения за 9 месяцев 2018</w:t>
      </w:r>
      <w:r w:rsidRPr="001C782F">
        <w:rPr>
          <w:rFonts w:ascii="Times New Roman" w:hAnsi="Times New Roman"/>
          <w:sz w:val="28"/>
          <w:szCs w:val="28"/>
        </w:rPr>
        <w:t xml:space="preserve"> года сло</w:t>
      </w:r>
      <w:r>
        <w:rPr>
          <w:rFonts w:ascii="Times New Roman" w:hAnsi="Times New Roman"/>
          <w:sz w:val="28"/>
          <w:szCs w:val="28"/>
        </w:rPr>
        <w:t>жился профицит в сумме 396 874,51</w:t>
      </w:r>
      <w:r w:rsidRPr="001C782F">
        <w:rPr>
          <w:rFonts w:ascii="Times New Roman" w:hAnsi="Times New Roman"/>
          <w:sz w:val="28"/>
          <w:szCs w:val="28"/>
        </w:rPr>
        <w:t xml:space="preserve"> рублей.</w:t>
      </w:r>
    </w:p>
    <w:p w:rsidR="006A43A4" w:rsidRDefault="006A43A4" w:rsidP="001C782F">
      <w:pPr>
        <w:pStyle w:val="NormalWeb"/>
        <w:shd w:val="clear" w:color="auto" w:fill="FFFFFF"/>
        <w:spacing w:before="0" w:beforeAutospacing="0" w:after="0" w:afterAutospacing="0"/>
        <w:jc w:val="both"/>
        <w:rPr>
          <w:sz w:val="28"/>
          <w:szCs w:val="28"/>
        </w:rPr>
      </w:pPr>
    </w:p>
    <w:p w:rsidR="006A43A4" w:rsidRDefault="006A43A4" w:rsidP="006D14F2">
      <w:pPr>
        <w:pStyle w:val="NormalWeb"/>
        <w:shd w:val="clear" w:color="auto" w:fill="FFFFFF"/>
        <w:spacing w:before="0" w:beforeAutospacing="0" w:after="0" w:afterAutospacing="0"/>
        <w:ind w:firstLine="708"/>
        <w:jc w:val="both"/>
        <w:rPr>
          <w:sz w:val="28"/>
          <w:szCs w:val="28"/>
        </w:rPr>
      </w:pPr>
    </w:p>
    <w:p w:rsidR="006A43A4" w:rsidRDefault="006A43A4" w:rsidP="00C7768A">
      <w:pPr>
        <w:pStyle w:val="NormalWeb"/>
        <w:shd w:val="clear" w:color="auto" w:fill="FFFFFF"/>
        <w:spacing w:before="0" w:beforeAutospacing="0" w:after="0" w:afterAutospacing="0"/>
        <w:jc w:val="both"/>
        <w:rPr>
          <w:sz w:val="28"/>
          <w:szCs w:val="28"/>
        </w:rPr>
      </w:pPr>
    </w:p>
    <w:p w:rsidR="006A43A4" w:rsidRDefault="006A43A4" w:rsidP="006D14F2">
      <w:pPr>
        <w:pStyle w:val="NormalWeb"/>
        <w:shd w:val="clear" w:color="auto" w:fill="FFFFFF"/>
        <w:spacing w:before="0" w:beforeAutospacing="0" w:after="0" w:afterAutospacing="0"/>
        <w:ind w:firstLine="708"/>
        <w:jc w:val="both"/>
        <w:rPr>
          <w:sz w:val="28"/>
          <w:szCs w:val="28"/>
        </w:rPr>
      </w:pPr>
    </w:p>
    <w:p w:rsidR="006A43A4" w:rsidRDefault="006A43A4" w:rsidP="006D14F2">
      <w:pPr>
        <w:pStyle w:val="NormalWeb"/>
        <w:shd w:val="clear" w:color="auto" w:fill="FFFFFF"/>
        <w:spacing w:before="0" w:beforeAutospacing="0" w:after="0" w:afterAutospacing="0"/>
        <w:ind w:firstLine="708"/>
        <w:jc w:val="both"/>
        <w:rPr>
          <w:sz w:val="28"/>
          <w:szCs w:val="28"/>
        </w:rPr>
      </w:pPr>
    </w:p>
    <w:p w:rsidR="006A43A4" w:rsidRDefault="006A43A4" w:rsidP="006D14F2">
      <w:pPr>
        <w:pStyle w:val="NormalWeb"/>
        <w:shd w:val="clear" w:color="auto" w:fill="FFFFFF"/>
        <w:spacing w:before="0" w:beforeAutospacing="0" w:after="0" w:afterAutospacing="0"/>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p w:rsidR="006A43A4" w:rsidRDefault="006A43A4" w:rsidP="00D13618">
      <w:pPr>
        <w:pStyle w:val="NormalWeb"/>
        <w:shd w:val="clear" w:color="auto" w:fill="FFFFFF"/>
        <w:spacing w:before="0" w:beforeAutospacing="0" w:after="0" w:afterAutospacing="0" w:line="276" w:lineRule="auto"/>
        <w:ind w:firstLine="708"/>
        <w:jc w:val="both"/>
        <w:rPr>
          <w:sz w:val="28"/>
          <w:szCs w:val="28"/>
        </w:rPr>
      </w:pPr>
    </w:p>
    <w:sectPr w:rsidR="006A43A4"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4242F"/>
    <w:rsid w:val="000452EF"/>
    <w:rsid w:val="0005062D"/>
    <w:rsid w:val="00054A8D"/>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D513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C782F"/>
    <w:rsid w:val="001D1D91"/>
    <w:rsid w:val="001D7BF4"/>
    <w:rsid w:val="001E3488"/>
    <w:rsid w:val="001F256D"/>
    <w:rsid w:val="001F54A2"/>
    <w:rsid w:val="001F72D2"/>
    <w:rsid w:val="002055AA"/>
    <w:rsid w:val="00205E96"/>
    <w:rsid w:val="0023744C"/>
    <w:rsid w:val="002511C4"/>
    <w:rsid w:val="00257216"/>
    <w:rsid w:val="00263B41"/>
    <w:rsid w:val="0026658C"/>
    <w:rsid w:val="00272086"/>
    <w:rsid w:val="00274118"/>
    <w:rsid w:val="00274D52"/>
    <w:rsid w:val="002906F4"/>
    <w:rsid w:val="00294902"/>
    <w:rsid w:val="00294C26"/>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32FB8"/>
    <w:rsid w:val="00335785"/>
    <w:rsid w:val="003408E0"/>
    <w:rsid w:val="00341DB4"/>
    <w:rsid w:val="003506A2"/>
    <w:rsid w:val="00355EC9"/>
    <w:rsid w:val="0035745A"/>
    <w:rsid w:val="003875C5"/>
    <w:rsid w:val="00387958"/>
    <w:rsid w:val="00392624"/>
    <w:rsid w:val="003C34E6"/>
    <w:rsid w:val="003D3960"/>
    <w:rsid w:val="003D7910"/>
    <w:rsid w:val="003E1469"/>
    <w:rsid w:val="003F08DC"/>
    <w:rsid w:val="003F0B7D"/>
    <w:rsid w:val="003F7948"/>
    <w:rsid w:val="00401C77"/>
    <w:rsid w:val="004027FA"/>
    <w:rsid w:val="00411FA5"/>
    <w:rsid w:val="004151EA"/>
    <w:rsid w:val="00423000"/>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577C"/>
    <w:rsid w:val="00496FBD"/>
    <w:rsid w:val="004A1F88"/>
    <w:rsid w:val="004A6C44"/>
    <w:rsid w:val="004B7EAD"/>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160A"/>
    <w:rsid w:val="005F744A"/>
    <w:rsid w:val="00604D01"/>
    <w:rsid w:val="006103E8"/>
    <w:rsid w:val="006162DC"/>
    <w:rsid w:val="006253CC"/>
    <w:rsid w:val="00650B77"/>
    <w:rsid w:val="0065331B"/>
    <w:rsid w:val="006540C2"/>
    <w:rsid w:val="00655B28"/>
    <w:rsid w:val="0066205B"/>
    <w:rsid w:val="00666019"/>
    <w:rsid w:val="00673761"/>
    <w:rsid w:val="006809E2"/>
    <w:rsid w:val="006827B8"/>
    <w:rsid w:val="006854B6"/>
    <w:rsid w:val="00686BB4"/>
    <w:rsid w:val="00691120"/>
    <w:rsid w:val="0069204D"/>
    <w:rsid w:val="006A35AD"/>
    <w:rsid w:val="006A43A4"/>
    <w:rsid w:val="006A50EC"/>
    <w:rsid w:val="006B0B8D"/>
    <w:rsid w:val="006B597C"/>
    <w:rsid w:val="006B71C7"/>
    <w:rsid w:val="006C3F35"/>
    <w:rsid w:val="006C44C4"/>
    <w:rsid w:val="006C47DE"/>
    <w:rsid w:val="006C5A8D"/>
    <w:rsid w:val="006C6070"/>
    <w:rsid w:val="006C74DD"/>
    <w:rsid w:val="006D14F2"/>
    <w:rsid w:val="006D4180"/>
    <w:rsid w:val="006D4F82"/>
    <w:rsid w:val="006D7373"/>
    <w:rsid w:val="006E60ED"/>
    <w:rsid w:val="006F38A5"/>
    <w:rsid w:val="0071664D"/>
    <w:rsid w:val="00720EA9"/>
    <w:rsid w:val="00722E0D"/>
    <w:rsid w:val="007309A9"/>
    <w:rsid w:val="007342A8"/>
    <w:rsid w:val="00735EFD"/>
    <w:rsid w:val="00736B57"/>
    <w:rsid w:val="00740DCD"/>
    <w:rsid w:val="00740E4A"/>
    <w:rsid w:val="00742BEA"/>
    <w:rsid w:val="00744593"/>
    <w:rsid w:val="00745446"/>
    <w:rsid w:val="00747D52"/>
    <w:rsid w:val="00771877"/>
    <w:rsid w:val="00774654"/>
    <w:rsid w:val="00775FFB"/>
    <w:rsid w:val="00785734"/>
    <w:rsid w:val="00795C64"/>
    <w:rsid w:val="007A10AC"/>
    <w:rsid w:val="007A77A2"/>
    <w:rsid w:val="007B1D7F"/>
    <w:rsid w:val="007B24CF"/>
    <w:rsid w:val="007B7C95"/>
    <w:rsid w:val="007B7CA2"/>
    <w:rsid w:val="007C0F1F"/>
    <w:rsid w:val="007C215D"/>
    <w:rsid w:val="007C63D1"/>
    <w:rsid w:val="007E02D1"/>
    <w:rsid w:val="007E0415"/>
    <w:rsid w:val="007E1B21"/>
    <w:rsid w:val="007E5A52"/>
    <w:rsid w:val="007F01FA"/>
    <w:rsid w:val="007F54FC"/>
    <w:rsid w:val="007F6DF9"/>
    <w:rsid w:val="00816ECE"/>
    <w:rsid w:val="00823F9A"/>
    <w:rsid w:val="00824BFC"/>
    <w:rsid w:val="00850E12"/>
    <w:rsid w:val="008512AA"/>
    <w:rsid w:val="00855F8E"/>
    <w:rsid w:val="00860966"/>
    <w:rsid w:val="0086196C"/>
    <w:rsid w:val="00862F1A"/>
    <w:rsid w:val="0087055C"/>
    <w:rsid w:val="00873DB4"/>
    <w:rsid w:val="008776A8"/>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5499"/>
    <w:rsid w:val="00A57AC8"/>
    <w:rsid w:val="00A62046"/>
    <w:rsid w:val="00A668EE"/>
    <w:rsid w:val="00A66A1E"/>
    <w:rsid w:val="00A70F97"/>
    <w:rsid w:val="00A73BFC"/>
    <w:rsid w:val="00A73D07"/>
    <w:rsid w:val="00A7694C"/>
    <w:rsid w:val="00A779A5"/>
    <w:rsid w:val="00A82DBA"/>
    <w:rsid w:val="00A834AA"/>
    <w:rsid w:val="00A83F50"/>
    <w:rsid w:val="00A92C99"/>
    <w:rsid w:val="00AA00B8"/>
    <w:rsid w:val="00AA34DC"/>
    <w:rsid w:val="00AB4483"/>
    <w:rsid w:val="00AC0D22"/>
    <w:rsid w:val="00AE611E"/>
    <w:rsid w:val="00AE62D1"/>
    <w:rsid w:val="00AE72AA"/>
    <w:rsid w:val="00AF05D1"/>
    <w:rsid w:val="00AF122E"/>
    <w:rsid w:val="00AF48F5"/>
    <w:rsid w:val="00AF61B3"/>
    <w:rsid w:val="00B00BB3"/>
    <w:rsid w:val="00B059D6"/>
    <w:rsid w:val="00B13711"/>
    <w:rsid w:val="00B32EA8"/>
    <w:rsid w:val="00B340BF"/>
    <w:rsid w:val="00B34E35"/>
    <w:rsid w:val="00B40265"/>
    <w:rsid w:val="00B4259C"/>
    <w:rsid w:val="00B54668"/>
    <w:rsid w:val="00B61AF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527"/>
    <w:rsid w:val="00C22B35"/>
    <w:rsid w:val="00C240F3"/>
    <w:rsid w:val="00C26A13"/>
    <w:rsid w:val="00C26BA0"/>
    <w:rsid w:val="00C36880"/>
    <w:rsid w:val="00C469F6"/>
    <w:rsid w:val="00C47113"/>
    <w:rsid w:val="00C47B4B"/>
    <w:rsid w:val="00C52F57"/>
    <w:rsid w:val="00C52FD2"/>
    <w:rsid w:val="00C5344D"/>
    <w:rsid w:val="00C5428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5C81"/>
    <w:rsid w:val="00D74150"/>
    <w:rsid w:val="00D775EF"/>
    <w:rsid w:val="00D83D82"/>
    <w:rsid w:val="00D83D91"/>
    <w:rsid w:val="00D91D6B"/>
    <w:rsid w:val="00DA0CF2"/>
    <w:rsid w:val="00DA40A4"/>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127B3"/>
    <w:rsid w:val="00E17549"/>
    <w:rsid w:val="00E20869"/>
    <w:rsid w:val="00E25E59"/>
    <w:rsid w:val="00E277F3"/>
    <w:rsid w:val="00E33105"/>
    <w:rsid w:val="00E46A9A"/>
    <w:rsid w:val="00E57BBE"/>
    <w:rsid w:val="00E600E3"/>
    <w:rsid w:val="00E626A9"/>
    <w:rsid w:val="00E7140C"/>
    <w:rsid w:val="00E72025"/>
    <w:rsid w:val="00E72F38"/>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7347"/>
    <w:rsid w:val="00F315F1"/>
    <w:rsid w:val="00F377F2"/>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C15"/>
    <w:rsid w:val="00FB2B3F"/>
    <w:rsid w:val="00FC3136"/>
    <w:rsid w:val="00FC7D30"/>
    <w:rsid w:val="00FD44DF"/>
    <w:rsid w:val="00FE3575"/>
    <w:rsid w:val="00FE6212"/>
    <w:rsid w:val="00FE63D0"/>
    <w:rsid w:val="00FE6EFB"/>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232"/>
    <w:pPr>
      <w:spacing w:after="200" w:line="276" w:lineRule="auto"/>
    </w:pPr>
  </w:style>
  <w:style w:type="paragraph" w:styleId="Heading2">
    <w:name w:val="heading 2"/>
    <w:basedOn w:val="Normal"/>
    <w:next w:val="Normal"/>
    <w:link w:val="Heading2Char"/>
    <w:uiPriority w:val="99"/>
    <w:qFormat/>
    <w:rsid w:val="00DC57C6"/>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NormalWeb">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Normal"/>
    <w:link w:val="NormalWebChar"/>
    <w:uiPriority w:val="99"/>
    <w:rsid w:val="00DC57C6"/>
    <w:pPr>
      <w:spacing w:before="100" w:beforeAutospacing="1" w:after="100" w:afterAutospacing="1" w:line="240" w:lineRule="auto"/>
    </w:pPr>
    <w:rPr>
      <w:rFonts w:ascii="Times New Roman" w:hAnsi="Times New Roman"/>
      <w:sz w:val="24"/>
      <w:szCs w:val="20"/>
    </w:rPr>
  </w:style>
  <w:style w:type="character" w:styleId="Strong">
    <w:name w:val="Strong"/>
    <w:basedOn w:val="DefaultParagraphFont"/>
    <w:uiPriority w:val="99"/>
    <w:qFormat/>
    <w:rsid w:val="00DC57C6"/>
    <w:rPr>
      <w:rFonts w:cs="Times New Roman"/>
      <w:b/>
    </w:rPr>
  </w:style>
  <w:style w:type="character" w:styleId="Emphasis">
    <w:name w:val="Emphasis"/>
    <w:basedOn w:val="DefaultParagraphFont"/>
    <w:uiPriority w:val="99"/>
    <w:qFormat/>
    <w:rsid w:val="00DC57C6"/>
    <w:rPr>
      <w:rFonts w:cs="Times New Roman"/>
      <w:i/>
    </w:rPr>
  </w:style>
  <w:style w:type="paragraph" w:customStyle="1" w:styleId="western">
    <w:name w:val="western"/>
    <w:basedOn w:val="Normal"/>
    <w:uiPriority w:val="99"/>
    <w:rsid w:val="00DC57C6"/>
    <w:pPr>
      <w:spacing w:before="100" w:beforeAutospacing="1" w:after="115"/>
    </w:pPr>
    <w:rPr>
      <w:rFonts w:ascii="Times New Roman" w:hAnsi="Times New Roman"/>
      <w:color w:val="000000"/>
    </w:rPr>
  </w:style>
  <w:style w:type="paragraph" w:styleId="BodyTextIndent2">
    <w:name w:val="Body Text Indent 2"/>
    <w:basedOn w:val="Normal"/>
    <w:link w:val="BodyTextIndent2Char"/>
    <w:uiPriority w:val="99"/>
    <w:rsid w:val="007C0F1F"/>
    <w:pPr>
      <w:spacing w:after="0" w:line="240" w:lineRule="auto"/>
      <w:ind w:firstLine="720"/>
      <w:jc w:val="both"/>
    </w:pPr>
    <w:rPr>
      <w:rFonts w:ascii="Times New Roman" w:hAnsi="Times New Roman"/>
      <w:b/>
      <w:bCs/>
      <w:sz w:val="24"/>
      <w:szCs w:val="24"/>
    </w:rPr>
  </w:style>
  <w:style w:type="character" w:customStyle="1" w:styleId="BodyTextIndent2Char">
    <w:name w:val="Body Text Indent 2 Char"/>
    <w:basedOn w:val="DefaultParagraphFont"/>
    <w:link w:val="BodyTextIndent2"/>
    <w:uiPriority w:val="99"/>
    <w:locked/>
    <w:rsid w:val="007C0F1F"/>
    <w:rPr>
      <w:rFonts w:ascii="Times New Roman" w:hAnsi="Times New Roman" w:cs="Times New Roman"/>
      <w:b/>
      <w:sz w:val="24"/>
    </w:rPr>
  </w:style>
  <w:style w:type="paragraph" w:styleId="Title">
    <w:name w:val="Title"/>
    <w:basedOn w:val="Normal"/>
    <w:link w:val="TitleChar"/>
    <w:uiPriority w:val="99"/>
    <w:qFormat/>
    <w:rsid w:val="00BE25D6"/>
    <w:pPr>
      <w:spacing w:after="0" w:line="240" w:lineRule="auto"/>
      <w:jc w:val="center"/>
    </w:pPr>
    <w:rPr>
      <w:rFonts w:ascii="Times New Roman" w:hAnsi="Times New Roman"/>
      <w:b/>
      <w:bCs/>
      <w:sz w:val="28"/>
      <w:szCs w:val="28"/>
    </w:rPr>
  </w:style>
  <w:style w:type="character" w:customStyle="1" w:styleId="TitleChar">
    <w:name w:val="Title Char"/>
    <w:basedOn w:val="DefaultParagraphFont"/>
    <w:link w:val="Title"/>
    <w:uiPriority w:val="99"/>
    <w:locked/>
    <w:rsid w:val="00BE25D6"/>
    <w:rPr>
      <w:rFonts w:ascii="Times New Roman" w:hAnsi="Times New Roman" w:cs="Times New Roman"/>
      <w:b/>
      <w:sz w:val="28"/>
    </w:rPr>
  </w:style>
  <w:style w:type="paragraph" w:styleId="ListParagraph">
    <w:name w:val="List Paragraph"/>
    <w:basedOn w:val="Normal"/>
    <w:uiPriority w:val="99"/>
    <w:qFormat/>
    <w:rsid w:val="0015553A"/>
    <w:pPr>
      <w:ind w:left="720"/>
      <w:contextualSpacing/>
    </w:pPr>
  </w:style>
  <w:style w:type="paragraph" w:styleId="BodyText">
    <w:name w:val="Body Text"/>
    <w:basedOn w:val="Normal"/>
    <w:link w:val="BodyTextChar"/>
    <w:uiPriority w:val="99"/>
    <w:rsid w:val="005D4EF3"/>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5D4EF3"/>
    <w:rPr>
      <w:rFonts w:ascii="Times New Roman" w:hAnsi="Times New Roman" w:cs="Times New Roman"/>
      <w:sz w:val="24"/>
    </w:rPr>
  </w:style>
  <w:style w:type="paragraph" w:styleId="BodyTextIndent">
    <w:name w:val="Body Text Indent"/>
    <w:basedOn w:val="Normal"/>
    <w:link w:val="BodyTextIndentChar"/>
    <w:uiPriority w:val="99"/>
    <w:semiHidden/>
    <w:rsid w:val="00E20869"/>
    <w:pPr>
      <w:spacing w:after="120"/>
      <w:ind w:left="283"/>
    </w:pPr>
    <w:rPr>
      <w:sz w:val="20"/>
      <w:szCs w:val="20"/>
    </w:rPr>
  </w:style>
  <w:style w:type="character" w:customStyle="1" w:styleId="BodyTextIndentChar">
    <w:name w:val="Body Text Indent Char"/>
    <w:basedOn w:val="DefaultParagraphFont"/>
    <w:link w:val="BodyTextIndent"/>
    <w:uiPriority w:val="99"/>
    <w:semiHidden/>
    <w:locked/>
    <w:rsid w:val="00E20869"/>
    <w:rPr>
      <w:rFonts w:cs="Times New Roman"/>
    </w:rPr>
  </w:style>
  <w:style w:type="paragraph" w:customStyle="1" w:styleId="person0theme18">
    <w:name w:val="person_0 theme_18"/>
    <w:basedOn w:val="Normal"/>
    <w:uiPriority w:val="99"/>
    <w:rsid w:val="00906A85"/>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aliases w:val="Normal (Web) Char1 Char,Normal (Web) Char Char1 Char,Обычный (Web) Char,Знак1 Char,Обычный (веб) Знак Char,Обычный (веб) Знак1 Знак Char,Обычный (веб) Знак Знак Знак Char,Обычный (Web) Знак1 Знак Знак Char,Знак Знак Знак Знак Char"/>
    <w:link w:val="NormalWeb"/>
    <w:uiPriority w:val="99"/>
    <w:locked/>
    <w:rsid w:val="00E25E59"/>
    <w:rPr>
      <w:rFonts w:ascii="Times New Roman" w:hAnsi="Times New Roman"/>
      <w:sz w:val="24"/>
    </w:rPr>
  </w:style>
  <w:style w:type="character" w:customStyle="1" w:styleId="2">
    <w:name w:val="Основной текст (2)_"/>
    <w:link w:val="21"/>
    <w:uiPriority w:val="99"/>
    <w:locked/>
    <w:rsid w:val="00EC507B"/>
    <w:rPr>
      <w:rFonts w:ascii="Calibri" w:hAnsi="Calibri"/>
    </w:rPr>
  </w:style>
  <w:style w:type="paragraph" w:customStyle="1" w:styleId="21">
    <w:name w:val="Основной текст (2)1"/>
    <w:basedOn w:val="Normal"/>
    <w:link w:val="2"/>
    <w:uiPriority w:val="99"/>
    <w:rsid w:val="00EC507B"/>
    <w:pPr>
      <w:widowControl w:val="0"/>
      <w:shd w:val="clear" w:color="auto" w:fill="FFFFFF"/>
      <w:spacing w:before="180" w:after="0" w:line="235" w:lineRule="exact"/>
      <w:ind w:hanging="320"/>
      <w:jc w:val="both"/>
    </w:pPr>
    <w:rPr>
      <w:sz w:val="20"/>
      <w:szCs w:val="20"/>
    </w:rPr>
  </w:style>
  <w:style w:type="paragraph" w:styleId="BodyText2">
    <w:name w:val="Body Text 2"/>
    <w:basedOn w:val="Normal"/>
    <w:link w:val="BodyText2Char"/>
    <w:uiPriority w:val="99"/>
    <w:semiHidden/>
    <w:rsid w:val="005458E0"/>
    <w:pPr>
      <w:spacing w:after="120" w:line="480" w:lineRule="auto"/>
    </w:pPr>
  </w:style>
  <w:style w:type="character" w:customStyle="1" w:styleId="BodyText2Char">
    <w:name w:val="Body Text 2 Char"/>
    <w:basedOn w:val="DefaultParagraphFont"/>
    <w:link w:val="BodyText2"/>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0">
    <w:name w:val="Основной текст (2)"/>
    <w:uiPriority w:val="99"/>
    <w:rsid w:val="006D4180"/>
    <w:rPr>
      <w:rFonts w:ascii="Calibri" w:hAnsi="Calibri"/>
      <w:color w:val="000000"/>
      <w:spacing w:val="0"/>
      <w:w w:val="100"/>
      <w:position w:val="0"/>
      <w:lang w:val="ru-RU" w:eastAsia="ru-RU"/>
    </w:rPr>
  </w:style>
  <w:style w:type="paragraph" w:customStyle="1" w:styleId="1">
    <w:name w:val="Абзац списка1"/>
    <w:basedOn w:val="Normal"/>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557056035">
      <w:marLeft w:val="0"/>
      <w:marRight w:val="0"/>
      <w:marTop w:val="0"/>
      <w:marBottom w:val="0"/>
      <w:divBdr>
        <w:top w:val="none" w:sz="0" w:space="0" w:color="auto"/>
        <w:left w:val="none" w:sz="0" w:space="0" w:color="auto"/>
        <w:bottom w:val="none" w:sz="0" w:space="0" w:color="auto"/>
        <w:right w:val="none" w:sz="0" w:space="0" w:color="auto"/>
      </w:divBdr>
    </w:div>
    <w:div w:id="557056036">
      <w:marLeft w:val="0"/>
      <w:marRight w:val="0"/>
      <w:marTop w:val="0"/>
      <w:marBottom w:val="0"/>
      <w:divBdr>
        <w:top w:val="none" w:sz="0" w:space="0" w:color="auto"/>
        <w:left w:val="none" w:sz="0" w:space="0" w:color="auto"/>
        <w:bottom w:val="none" w:sz="0" w:space="0" w:color="auto"/>
        <w:right w:val="none" w:sz="0" w:space="0" w:color="auto"/>
      </w:divBdr>
    </w:div>
    <w:div w:id="557056037">
      <w:marLeft w:val="0"/>
      <w:marRight w:val="0"/>
      <w:marTop w:val="0"/>
      <w:marBottom w:val="0"/>
      <w:divBdr>
        <w:top w:val="none" w:sz="0" w:space="0" w:color="auto"/>
        <w:left w:val="none" w:sz="0" w:space="0" w:color="auto"/>
        <w:bottom w:val="none" w:sz="0" w:space="0" w:color="auto"/>
        <w:right w:val="none" w:sz="0" w:space="0" w:color="auto"/>
      </w:divBdr>
    </w:div>
    <w:div w:id="557056038">
      <w:marLeft w:val="0"/>
      <w:marRight w:val="0"/>
      <w:marTop w:val="0"/>
      <w:marBottom w:val="0"/>
      <w:divBdr>
        <w:top w:val="none" w:sz="0" w:space="0" w:color="auto"/>
        <w:left w:val="none" w:sz="0" w:space="0" w:color="auto"/>
        <w:bottom w:val="none" w:sz="0" w:space="0" w:color="auto"/>
        <w:right w:val="none" w:sz="0" w:space="0" w:color="auto"/>
      </w:divBdr>
    </w:div>
    <w:div w:id="557056039">
      <w:marLeft w:val="0"/>
      <w:marRight w:val="0"/>
      <w:marTop w:val="0"/>
      <w:marBottom w:val="0"/>
      <w:divBdr>
        <w:top w:val="none" w:sz="0" w:space="0" w:color="auto"/>
        <w:left w:val="none" w:sz="0" w:space="0" w:color="auto"/>
        <w:bottom w:val="none" w:sz="0" w:space="0" w:color="auto"/>
        <w:right w:val="none" w:sz="0" w:space="0" w:color="auto"/>
      </w:divBdr>
    </w:div>
    <w:div w:id="5570560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3</Pages>
  <Words>318</Words>
  <Characters>1819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admin</cp:lastModifiedBy>
  <cp:revision>6</cp:revision>
  <cp:lastPrinted>2018-11-27T08:01:00Z</cp:lastPrinted>
  <dcterms:created xsi:type="dcterms:W3CDTF">2017-12-12T07:47:00Z</dcterms:created>
  <dcterms:modified xsi:type="dcterms:W3CDTF">2018-11-27T08:02:00Z</dcterms:modified>
</cp:coreProperties>
</file>